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59" w:rsidRPr="00F040A2" w:rsidRDefault="002E3859" w:rsidP="00BB3A48">
      <w:pPr>
        <w:spacing w:after="0" w:line="240" w:lineRule="auto"/>
        <w:jc w:val="center"/>
        <w:rPr>
          <w:rFonts w:ascii="Comic Sans MS" w:hAnsi="Comic Sans MS"/>
          <w:bCs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Okulun Adı</w:t>
      </w:r>
      <w:r w:rsidRPr="00896BB5">
        <w:rPr>
          <w:rFonts w:ascii="Comic Sans MS" w:hAnsi="Comic Sans MS"/>
          <w:sz w:val="20"/>
          <w:szCs w:val="20"/>
        </w:rPr>
        <w:tab/>
        <w:t xml:space="preserve">    : 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Tarih</w:t>
      </w:r>
      <w:r w:rsidRPr="00896BB5">
        <w:rPr>
          <w:rFonts w:ascii="Comic Sans MS" w:hAnsi="Comic Sans MS"/>
          <w:sz w:val="20"/>
          <w:szCs w:val="20"/>
        </w:rPr>
        <w:tab/>
        <w:t xml:space="preserve">                :  </w:t>
      </w:r>
      <w:r>
        <w:rPr>
          <w:rFonts w:ascii="Comic Sans MS" w:hAnsi="Comic Sans MS"/>
          <w:b/>
          <w:sz w:val="20"/>
          <w:szCs w:val="20"/>
        </w:rPr>
        <w:t>02.03.2017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   : 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 xml:space="preserve">Öğretmen Adı      : </w:t>
      </w:r>
    </w:p>
    <w:p w:rsidR="002E3859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</w:p>
    <w:p w:rsidR="002E3859" w:rsidRPr="00896BB5" w:rsidRDefault="002E3859" w:rsidP="00F1717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EĞİTİM AKIŞI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Güne Başlama Zamanı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Oyun Zamanı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Kahvaltı - Temizlik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Etkinlik Zamanı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" BOŞ-DOLU ’’ isimli bütünleştirilmiş Oyun-Müzik etkinliği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Günü Değerlendirme Zamanı</w:t>
      </w:r>
    </w:p>
    <w:p w:rsidR="002E3859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3859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Eve gidiş</w:t>
      </w:r>
    </w:p>
    <w:p w:rsidR="002E3859" w:rsidRPr="00896BB5" w:rsidRDefault="002E3859" w:rsidP="00896BB5">
      <w:pPr>
        <w:pStyle w:val="NoSpacing"/>
        <w:rPr>
          <w:rFonts w:ascii="Comic Sans MS" w:hAnsi="Comic Sans MS"/>
          <w:sz w:val="20"/>
          <w:szCs w:val="20"/>
        </w:rPr>
      </w:pPr>
      <w:r w:rsidRPr="00896BB5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 w:rsidRPr="00896BB5">
        <w:rPr>
          <w:rFonts w:ascii="Comic Sans MS" w:hAnsi="Comic Sans MS"/>
          <w:b/>
          <w:sz w:val="20"/>
          <w:szCs w:val="20"/>
        </w:rPr>
        <w:t>Genel Değerlendirme</w:t>
      </w:r>
    </w:p>
    <w:p w:rsidR="002E3859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2E3859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E3859" w:rsidRPr="00896BB5" w:rsidRDefault="002E3859" w:rsidP="00896BB5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E3859" w:rsidRDefault="002E3859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2E3859" w:rsidRPr="00F040A2" w:rsidRDefault="002E3859" w:rsidP="00BB3A48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E</w:t>
      </w:r>
      <w:r w:rsidRPr="00F040A2">
        <w:rPr>
          <w:rFonts w:ascii="Comic Sans MS" w:hAnsi="Comic Sans MS"/>
          <w:b/>
          <w:bCs/>
          <w:sz w:val="20"/>
          <w:szCs w:val="20"/>
        </w:rPr>
        <w:t>TKİNLİK PLANI</w:t>
      </w:r>
    </w:p>
    <w:p w:rsidR="002E3859" w:rsidRPr="00F040A2" w:rsidRDefault="002E3859" w:rsidP="00BB3A48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BOŞ DOLU</w:t>
      </w:r>
    </w:p>
    <w:p w:rsidR="002E3859" w:rsidRPr="00F040A2" w:rsidRDefault="002E3859" w:rsidP="00EF1A0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F040A2">
        <w:rPr>
          <w:rFonts w:ascii="Comic Sans MS" w:hAnsi="Comic Sans MS"/>
          <w:b/>
          <w:bCs/>
          <w:sz w:val="20"/>
          <w:szCs w:val="20"/>
        </w:rPr>
        <w:t xml:space="preserve">Etkinlik Türü     : </w:t>
      </w:r>
      <w:r>
        <w:rPr>
          <w:rFonts w:ascii="Comic Sans MS" w:hAnsi="Comic Sans MS"/>
          <w:bCs/>
          <w:sz w:val="20"/>
          <w:szCs w:val="20"/>
        </w:rPr>
        <w:t>Oyun</w:t>
      </w:r>
      <w:r w:rsidRPr="00F040A2">
        <w:rPr>
          <w:rFonts w:ascii="Comic Sans MS" w:hAnsi="Comic Sans MS"/>
          <w:bCs/>
          <w:sz w:val="20"/>
          <w:szCs w:val="20"/>
        </w:rPr>
        <w:t>-Müzik Etkinliği</w:t>
      </w:r>
      <w:r w:rsidRPr="00F040A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F040A2">
        <w:rPr>
          <w:rFonts w:ascii="Comic Sans MS" w:hAnsi="Comic Sans MS"/>
          <w:sz w:val="20"/>
          <w:szCs w:val="20"/>
        </w:rPr>
        <w:t xml:space="preserve">(Bütünleştirilmiş </w:t>
      </w:r>
      <w:r>
        <w:rPr>
          <w:rFonts w:ascii="Comic Sans MS" w:hAnsi="Comic Sans MS"/>
          <w:sz w:val="20"/>
          <w:szCs w:val="20"/>
        </w:rPr>
        <w:t xml:space="preserve">- </w:t>
      </w:r>
      <w:r w:rsidRPr="00F040A2">
        <w:rPr>
          <w:rFonts w:ascii="Comic Sans MS" w:hAnsi="Comic Sans MS"/>
          <w:sz w:val="20"/>
          <w:szCs w:val="20"/>
        </w:rPr>
        <w:t>Bireysel Etkinlik)</w:t>
      </w:r>
    </w:p>
    <w:p w:rsidR="002E3859" w:rsidRPr="00F040A2" w:rsidRDefault="002E3859" w:rsidP="00EF1A0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F040A2">
        <w:rPr>
          <w:rFonts w:ascii="Comic Sans MS" w:hAnsi="Comic Sans MS"/>
          <w:b/>
          <w:sz w:val="20"/>
          <w:szCs w:val="20"/>
        </w:rPr>
        <w:t xml:space="preserve">Yaş Grubu (AY)  : </w:t>
      </w:r>
    </w:p>
    <w:p w:rsidR="002E3859" w:rsidRPr="00BB3A48" w:rsidRDefault="002E3859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2E3859" w:rsidRPr="00BB3A48" w:rsidRDefault="002E385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9.25pt;margin-top:4.1pt;width:418.6pt;height:387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">
            <v:textbox>
              <w:txbxContent>
                <w:p w:rsidR="002E3859" w:rsidRDefault="002E3859" w:rsidP="00F040A2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 çocukları iki gruba ayırır. Her grubun karşısında belli sayıda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kova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olur. Çocu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kların önüne konulan su dolu bardakları taşıyarak kovaları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doldurmaları sağl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anır. Süre bitiminde kaç kovanın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boş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kaç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kovanın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dolu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olduğuna bakılır. En çok kovayı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dolduran grup oyunu kazanır. Çocukların isteğine göre oyun tekrar ettirilir. Oyun bittikten sonra çocuklar masalara alınarak bo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ş dolu kavramına uygun  çalışma sayfası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dağıtılarak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yönergeye göre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 çalışmayı</w:t>
                  </w:r>
                  <w:r w:rsidRPr="00584A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tamamlamaları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istenir.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ARKA ÖN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‘’ 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Arkamı döndüm ağaçlar 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Önümü döndüm annem var.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Ön arka, ön arka 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Ne güzeldir soslu makarna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…….. tekerlemesi söylenerek çocukların dikkati etkinliğe çekilir. Kavram sayfası yönergeye uygun şekilde yapılır.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Annem Bana Bir Bebek Aldı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şarkısı söylenir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Annem bana bir bebek aldı yanakları al aldı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Gözleri boncuk mavi saçları kumraldı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Ben bebeğimi çok severim şekerle beslerim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Yaramazlık yapınca kulağını çekerim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 xml:space="preserve">Bir gün gittik attaya çikolata almaya 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Sonra yolumuzu kaybettik başladık ağlamaya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Oradan geçen bir polis amca yolumuzu gösterdi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Bundan sonra izinsiz çıkmayın dedi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2E3859" w:rsidRPr="00F040A2" w:rsidRDefault="002E3859" w:rsidP="00584A50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2pt;margin-top:4.1pt;width:310pt;height:194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">
            <v:textbox>
              <w:txbxContent>
                <w:p w:rsidR="002E3859" w:rsidRPr="00584A50" w:rsidRDefault="002E3859" w:rsidP="006D6CF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2E3859" w:rsidRPr="00584A50" w:rsidRDefault="002E3859" w:rsidP="00584A50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 GELİŞİM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Kazanım4: küçük kas kullanımı gerektiren hareketleri yapar.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Göstergeleri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: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Nesneleri toplar.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Nesneleri kaptan kaba boşaltır.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</w:t>
                  </w:r>
                </w:p>
                <w:p w:rsidR="002E3859" w:rsidRPr="00584A50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Kazanım 7: Dinledikleri/izlediklerinin anlamını kavrar.</w:t>
                  </w:r>
                </w:p>
                <w:p w:rsidR="002E3859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Sözel yönergeleri yerine getirir. Dinledikleri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A50">
                    <w:rPr>
                      <w:rFonts w:ascii="Comic Sans MS" w:hAnsi="Comic Sans MS"/>
                      <w:sz w:val="20"/>
                      <w:szCs w:val="20"/>
                    </w:rPr>
                    <w:t>izlediklerini açıklar. Dinledikleri/izledikleri hakkında yorum yapar</w:t>
                  </w:r>
                </w:p>
                <w:p w:rsidR="002E3859" w:rsidRPr="00F040A2" w:rsidRDefault="002E3859" w:rsidP="00584A50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E3859" w:rsidRPr="00BB3A48" w:rsidRDefault="002E385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2E3859" w:rsidRPr="00BB3A48" w:rsidRDefault="002E3859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5" o:spid="_x0000_s1028" type="#_x0000_t202" style="position:absolute;margin-left:-.3pt;margin-top:283.95pt;width:304.05pt;height:8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">
            <v:textbox>
              <w:txbxContent>
                <w:p w:rsidR="002E3859" w:rsidRPr="00E94CFE" w:rsidRDefault="002E3859" w:rsidP="00E94CF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E94CF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 </w:t>
                  </w:r>
                  <w:r w:rsidRPr="00E94CFE">
                    <w:rPr>
                      <w:rFonts w:ascii="Comic Sans MS" w:hAnsi="Comic Sans MS"/>
                      <w:sz w:val="18"/>
                      <w:szCs w:val="18"/>
                    </w:rPr>
                    <w:t>bir sonraki gün etkinlikte kullanmak için bir mandalina yollamaları istenir</w:t>
                  </w:r>
                </w:p>
                <w:p w:rsidR="002E3859" w:rsidRPr="00A23DDF" w:rsidRDefault="002E3859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5.65pt;margin-top:190.15pt;width:310pt;height:89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">
            <v:textbox style="mso-fit-shape-to-text:t">
              <w:txbxContent>
                <w:p w:rsidR="002E3859" w:rsidRPr="00F040A2" w:rsidRDefault="002E3859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2E3859" w:rsidRPr="00F040A2" w:rsidRDefault="002E3859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Kovalar, bardaklar, boya kalemleri</w:t>
                  </w:r>
                </w:p>
                <w:p w:rsidR="002E3859" w:rsidRPr="00F040A2" w:rsidRDefault="002E3859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2E3859" w:rsidRDefault="002E3859" w:rsidP="00F040A2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2E3859" w:rsidRPr="00AF760F" w:rsidRDefault="002E3859" w:rsidP="00F040A2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</w:t>
                  </w:r>
                  <w:r w:rsidRPr="00AF760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Boş- dolu / ön-arka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2E3859" w:rsidRDefault="002E3859" w:rsidP="0070788E">
      <w:pPr>
        <w:pStyle w:val="ListParagraph"/>
      </w:pPr>
      <w:r>
        <w:rPr>
          <w:noProof/>
        </w:rPr>
        <w:pict>
          <v:shape id="Text Box 6" o:spid="_x0000_s1030" type="#_x0000_t202" style="position:absolute;left:0;text-align:left;margin-left:326.6pt;margin-top:-39.25pt;width:416.35pt;height:9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">
            <v:textbox>
              <w:txbxContent>
                <w:p w:rsidR="002E3859" w:rsidRDefault="002E3859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2E3859" w:rsidRPr="00F040A2" w:rsidRDefault="002E3859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2E3859" w:rsidRPr="00F040A2" w:rsidRDefault="002E3859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Daha önce bardakla su taşıdınız mı?</w:t>
                  </w:r>
                </w:p>
                <w:p w:rsidR="002E3859" w:rsidRPr="00F040A2" w:rsidRDefault="002E3859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Suyun dökülmemesi için ne yaptınız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2E3859" w:rsidRDefault="002E3859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Kıyafetlerinizin ön ve arkasını nasıl bulusunuz?</w:t>
                  </w:r>
                </w:p>
                <w:p w:rsidR="002E3859" w:rsidRPr="00F040A2" w:rsidRDefault="002E3859" w:rsidP="00F040A2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Eğitim Seti 5.sayı/42.43.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sayfa yönerge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ye </w:t>
                  </w: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 xml:space="preserve"> uygun yapılır</w:t>
                  </w:r>
                </w:p>
                <w:p w:rsidR="002E3859" w:rsidRPr="00F040A2" w:rsidRDefault="002E3859" w:rsidP="00F300A9">
                  <w:pPr>
                    <w:pStyle w:val="ListParagrap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left:0;text-align:left;margin-left:-.75pt;margin-top:-27.25pt;width:294.9pt;height:8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">
            <v:textbox>
              <w:txbxContent>
                <w:p w:rsidR="002E3859" w:rsidRDefault="002E3859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2E3859" w:rsidRPr="00F040A2" w:rsidRDefault="002E3859" w:rsidP="00F040A2">
                  <w:pPr>
                    <w:pStyle w:val="ListParagrap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</w:p>
                <w:p w:rsidR="002E3859" w:rsidRPr="00F040A2" w:rsidRDefault="002E3859" w:rsidP="0007666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40A2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sectPr w:rsidR="002E3859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859" w:rsidRDefault="002E3859" w:rsidP="00806A98">
      <w:pPr>
        <w:spacing w:after="0" w:line="240" w:lineRule="auto"/>
      </w:pPr>
      <w:r>
        <w:separator/>
      </w:r>
    </w:p>
  </w:endnote>
  <w:endnote w:type="continuationSeparator" w:id="0">
    <w:p w:rsidR="002E3859" w:rsidRDefault="002E385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859" w:rsidRDefault="002E3859" w:rsidP="00806A98">
      <w:pPr>
        <w:spacing w:after="0" w:line="240" w:lineRule="auto"/>
      </w:pPr>
      <w:r>
        <w:separator/>
      </w:r>
    </w:p>
  </w:footnote>
  <w:footnote w:type="continuationSeparator" w:id="0">
    <w:p w:rsidR="002E3859" w:rsidRDefault="002E385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6460"/>
    <w:rsid w:val="000306BF"/>
    <w:rsid w:val="000530CF"/>
    <w:rsid w:val="000614C2"/>
    <w:rsid w:val="00076669"/>
    <w:rsid w:val="000867DE"/>
    <w:rsid w:val="00113F35"/>
    <w:rsid w:val="0019566C"/>
    <w:rsid w:val="002039AA"/>
    <w:rsid w:val="002134AD"/>
    <w:rsid w:val="002201E3"/>
    <w:rsid w:val="00254F62"/>
    <w:rsid w:val="002A1BCC"/>
    <w:rsid w:val="002E3859"/>
    <w:rsid w:val="0030759F"/>
    <w:rsid w:val="00323D04"/>
    <w:rsid w:val="00383DBC"/>
    <w:rsid w:val="003A2AC5"/>
    <w:rsid w:val="003C0F4A"/>
    <w:rsid w:val="003C2D3A"/>
    <w:rsid w:val="003E254C"/>
    <w:rsid w:val="00430623"/>
    <w:rsid w:val="00446ED2"/>
    <w:rsid w:val="00455396"/>
    <w:rsid w:val="00470849"/>
    <w:rsid w:val="00497BC7"/>
    <w:rsid w:val="004C5BC8"/>
    <w:rsid w:val="004D71CA"/>
    <w:rsid w:val="004F21E0"/>
    <w:rsid w:val="004F353B"/>
    <w:rsid w:val="005444A2"/>
    <w:rsid w:val="00574B45"/>
    <w:rsid w:val="00584A50"/>
    <w:rsid w:val="00584CF0"/>
    <w:rsid w:val="00606435"/>
    <w:rsid w:val="0064489B"/>
    <w:rsid w:val="006C545D"/>
    <w:rsid w:val="006D6401"/>
    <w:rsid w:val="006D6CF1"/>
    <w:rsid w:val="0070788E"/>
    <w:rsid w:val="00712E0E"/>
    <w:rsid w:val="00764F63"/>
    <w:rsid w:val="00804FE6"/>
    <w:rsid w:val="00806A98"/>
    <w:rsid w:val="008327F9"/>
    <w:rsid w:val="0085733F"/>
    <w:rsid w:val="00896BB5"/>
    <w:rsid w:val="008C2A9E"/>
    <w:rsid w:val="009312B2"/>
    <w:rsid w:val="009319CC"/>
    <w:rsid w:val="009367C8"/>
    <w:rsid w:val="00942E94"/>
    <w:rsid w:val="0098786C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A3796"/>
    <w:rsid w:val="00AD00DF"/>
    <w:rsid w:val="00AE596A"/>
    <w:rsid w:val="00AF760F"/>
    <w:rsid w:val="00B10B90"/>
    <w:rsid w:val="00B63B35"/>
    <w:rsid w:val="00BB3A48"/>
    <w:rsid w:val="00BC6104"/>
    <w:rsid w:val="00BE067A"/>
    <w:rsid w:val="00C110B3"/>
    <w:rsid w:val="00C201E2"/>
    <w:rsid w:val="00C34D41"/>
    <w:rsid w:val="00C3789F"/>
    <w:rsid w:val="00C45BF1"/>
    <w:rsid w:val="00C644FA"/>
    <w:rsid w:val="00C903B4"/>
    <w:rsid w:val="00C96347"/>
    <w:rsid w:val="00CA20A7"/>
    <w:rsid w:val="00CC17CA"/>
    <w:rsid w:val="00D121AA"/>
    <w:rsid w:val="00D94A26"/>
    <w:rsid w:val="00E25913"/>
    <w:rsid w:val="00E47557"/>
    <w:rsid w:val="00E94CFE"/>
    <w:rsid w:val="00EC6C15"/>
    <w:rsid w:val="00ED1E7B"/>
    <w:rsid w:val="00ED7DEF"/>
    <w:rsid w:val="00EE47F4"/>
    <w:rsid w:val="00EF1A06"/>
    <w:rsid w:val="00F040A2"/>
    <w:rsid w:val="00F17172"/>
    <w:rsid w:val="00F25426"/>
    <w:rsid w:val="00F2590D"/>
    <w:rsid w:val="00F300A9"/>
    <w:rsid w:val="00F61B8B"/>
    <w:rsid w:val="00F64482"/>
    <w:rsid w:val="00F875E3"/>
    <w:rsid w:val="00F91FFA"/>
    <w:rsid w:val="00FC374B"/>
    <w:rsid w:val="00FE5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7F9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65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112</Words>
  <Characters>640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7</cp:revision>
  <dcterms:created xsi:type="dcterms:W3CDTF">2016-08-03T13:12:00Z</dcterms:created>
  <dcterms:modified xsi:type="dcterms:W3CDTF">2016-08-28T22:17:00Z</dcterms:modified>
</cp:coreProperties>
</file>